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E22" w:rsidRPr="009463D0" w:rsidRDefault="007A4E22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7A4E22" w:rsidRPr="007B36D9" w:rsidTr="007B36D9">
        <w:tc>
          <w:tcPr>
            <w:tcW w:w="9212" w:type="dxa"/>
          </w:tcPr>
          <w:p w:rsidR="007A4E22" w:rsidRPr="007B36D9" w:rsidRDefault="007A4E22" w:rsidP="007B36D9">
            <w:pPr>
              <w:pStyle w:val="ListParagraph"/>
              <w:numPr>
                <w:ilvl w:val="0"/>
                <w:numId w:val="1"/>
              </w:numPr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7B36D9">
              <w:rPr>
                <w:rFonts w:ascii="Calibri" w:hAnsi="Calibri" w:cs="+mn-cs"/>
                <w:sz w:val="22"/>
                <w:szCs w:val="22"/>
              </w:rPr>
              <w:t>Çalışma felsefesi nedir?</w:t>
            </w:r>
          </w:p>
        </w:tc>
      </w:tr>
      <w:tr w:rsidR="007A4E22" w:rsidRPr="007B36D9" w:rsidTr="007B36D9">
        <w:tc>
          <w:tcPr>
            <w:tcW w:w="9212" w:type="dxa"/>
          </w:tcPr>
          <w:p w:rsidR="007A4E22" w:rsidRPr="007B36D9" w:rsidRDefault="007A4E22" w:rsidP="007B36D9">
            <w:pPr>
              <w:pStyle w:val="ListParagraph"/>
              <w:numPr>
                <w:ilvl w:val="0"/>
                <w:numId w:val="1"/>
              </w:numPr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7B36D9">
              <w:rPr>
                <w:rFonts w:ascii="Calibri" w:hAnsi="Calibr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7A4E22" w:rsidRPr="007B36D9" w:rsidTr="007B36D9">
        <w:tc>
          <w:tcPr>
            <w:tcW w:w="9212" w:type="dxa"/>
          </w:tcPr>
          <w:p w:rsidR="007A4E22" w:rsidRPr="007B36D9" w:rsidRDefault="007A4E22" w:rsidP="007B36D9">
            <w:pPr>
              <w:pStyle w:val="ListParagraph"/>
              <w:numPr>
                <w:ilvl w:val="0"/>
                <w:numId w:val="1"/>
              </w:numPr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7B36D9">
              <w:rPr>
                <w:rFonts w:ascii="Calibri" w:hAnsi="Calibr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7A4E22" w:rsidRPr="007B36D9" w:rsidTr="007B36D9">
        <w:tc>
          <w:tcPr>
            <w:tcW w:w="9212" w:type="dxa"/>
          </w:tcPr>
          <w:p w:rsidR="007A4E22" w:rsidRPr="007B36D9" w:rsidRDefault="007A4E22" w:rsidP="007B36D9">
            <w:pPr>
              <w:pStyle w:val="ListParagraph"/>
              <w:numPr>
                <w:ilvl w:val="0"/>
                <w:numId w:val="1"/>
              </w:numPr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7B36D9">
              <w:rPr>
                <w:rFonts w:ascii="Calibri" w:hAnsi="Calibri" w:cs="+mn-cs"/>
                <w:sz w:val="22"/>
                <w:szCs w:val="22"/>
              </w:rPr>
              <w:t>Çalışma felsefesi nedir?</w:t>
            </w:r>
          </w:p>
        </w:tc>
      </w:tr>
    </w:tbl>
    <w:p w:rsidR="007A4E22" w:rsidRDefault="007A4E22"/>
    <w:p w:rsidR="007A4E22" w:rsidRPr="009463D0" w:rsidRDefault="007A4E22" w:rsidP="009463D0">
      <w:pPr>
        <w:spacing w:after="120" w:line="240" w:lineRule="auto"/>
      </w:pPr>
      <w:r w:rsidRPr="009463D0">
        <w:t>Kalite,</w:t>
      </w:r>
    </w:p>
    <w:p w:rsidR="007A4E22" w:rsidRPr="009463D0" w:rsidRDefault="007A4E22" w:rsidP="009463D0">
      <w:pPr>
        <w:spacing w:after="120" w:line="240" w:lineRule="auto"/>
      </w:pPr>
      <w:r w:rsidRPr="009463D0">
        <w:t>Güncellik,</w:t>
      </w:r>
    </w:p>
    <w:p w:rsidR="007A4E22" w:rsidRPr="009463D0" w:rsidRDefault="007A4E22" w:rsidP="009463D0">
      <w:pPr>
        <w:spacing w:after="120" w:line="240" w:lineRule="auto"/>
      </w:pPr>
      <w:r w:rsidRPr="009463D0">
        <w:t>Güvenilirlik,</w:t>
      </w:r>
    </w:p>
    <w:p w:rsidR="007A4E22" w:rsidRPr="009463D0" w:rsidRDefault="007A4E22" w:rsidP="009463D0">
      <w:pPr>
        <w:spacing w:after="120" w:line="240" w:lineRule="auto"/>
      </w:pPr>
      <w:r w:rsidRPr="009463D0">
        <w:t>Mesleki uzmanlık,</w:t>
      </w:r>
    </w:p>
    <w:p w:rsidR="007A4E22" w:rsidRPr="009463D0" w:rsidRDefault="007A4E22" w:rsidP="009463D0">
      <w:pPr>
        <w:spacing w:after="120" w:line="240" w:lineRule="auto"/>
      </w:pPr>
      <w:r w:rsidRPr="009463D0">
        <w:t>Tarafsızlık ve şeffaflık,</w:t>
      </w:r>
    </w:p>
    <w:p w:rsidR="007A4E22" w:rsidRPr="009463D0" w:rsidRDefault="007A4E22" w:rsidP="009463D0">
      <w:pPr>
        <w:spacing w:after="120" w:line="240" w:lineRule="auto"/>
      </w:pPr>
      <w:r w:rsidRPr="009463D0">
        <w:t>Kişisel verilerde gizlilik,</w:t>
      </w:r>
    </w:p>
    <w:p w:rsidR="007A4E22" w:rsidRPr="009463D0" w:rsidRDefault="007A4E22" w:rsidP="009463D0">
      <w:pPr>
        <w:spacing w:after="120" w:line="240" w:lineRule="auto"/>
      </w:pPr>
      <w:r w:rsidRPr="009463D0">
        <w:t>Veri sağlayıcı ve kullanıcılarına saygı</w:t>
      </w:r>
    </w:p>
    <w:p w:rsidR="007A4E22" w:rsidRDefault="007A4E22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7A4E22" w:rsidRDefault="007A4E22" w:rsidP="009463D0">
      <w:pPr>
        <w:spacing w:after="120" w:line="240" w:lineRule="auto"/>
      </w:pPr>
      <w:r>
        <w:t>Lütfen temel değer ifadesi yazınız.</w:t>
      </w:r>
    </w:p>
    <w:p w:rsidR="007A4E22" w:rsidRPr="0005042B" w:rsidRDefault="007A4E22" w:rsidP="009463D0">
      <w:pPr>
        <w:spacing w:after="120" w:line="240" w:lineRule="auto"/>
        <w:rPr>
          <w:b/>
        </w:rPr>
      </w:pPr>
    </w:p>
    <w:p w:rsidR="007A4E22" w:rsidRPr="0005042B" w:rsidRDefault="007A4E22" w:rsidP="003130C3">
      <w:pPr>
        <w:spacing w:after="120" w:line="240" w:lineRule="auto"/>
        <w:jc w:val="center"/>
        <w:rPr>
          <w:b/>
        </w:rPr>
      </w:pPr>
      <w:r w:rsidRPr="0005042B">
        <w:rPr>
          <w:b/>
        </w:rPr>
        <w:t>TEMEL DEĞERLER</w:t>
      </w:r>
    </w:p>
    <w:p w:rsidR="007A4E22" w:rsidRPr="0005042B" w:rsidRDefault="007A4E22" w:rsidP="0055549B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05042B">
        <w:rPr>
          <w:b/>
        </w:rPr>
        <w:t xml:space="preserve">Evrensel değerleri </w:t>
      </w:r>
      <w:bookmarkStart w:id="0" w:name="_GoBack"/>
      <w:bookmarkEnd w:id="0"/>
      <w:r w:rsidRPr="0005042B">
        <w:rPr>
          <w:b/>
        </w:rPr>
        <w:t>benimseyerek insan haklarına saygılı olmak</w:t>
      </w:r>
    </w:p>
    <w:p w:rsidR="007A4E22" w:rsidRPr="0005042B" w:rsidRDefault="007A4E22" w:rsidP="0055549B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05042B">
        <w:rPr>
          <w:b/>
        </w:rPr>
        <w:t>Dünyadaki değişimlere ve gelişimlere entegre olmak</w:t>
      </w:r>
    </w:p>
    <w:p w:rsidR="007A4E22" w:rsidRPr="0005042B" w:rsidRDefault="007A4E22" w:rsidP="0055549B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05042B">
        <w:rPr>
          <w:b/>
        </w:rPr>
        <w:t>Demokratik ve hoşgörülü olmak</w:t>
      </w:r>
    </w:p>
    <w:p w:rsidR="007A4E22" w:rsidRPr="0005042B" w:rsidRDefault="007A4E22" w:rsidP="0055549B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05042B">
        <w:rPr>
          <w:b/>
        </w:rPr>
        <w:t>Girişimci, yetkin ve üretken olmak</w:t>
      </w:r>
    </w:p>
    <w:p w:rsidR="007A4E22" w:rsidRPr="0005042B" w:rsidRDefault="007A4E22" w:rsidP="0055549B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05042B">
        <w:rPr>
          <w:b/>
        </w:rPr>
        <w:t>Hayat boyu öğrenmeyi her alanda benimsemiş olmak</w:t>
      </w:r>
    </w:p>
    <w:p w:rsidR="007A4E22" w:rsidRPr="0005042B" w:rsidRDefault="007A4E22" w:rsidP="0055549B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05042B">
        <w:rPr>
          <w:b/>
        </w:rPr>
        <w:t>Ekolojik bilinç ve davranışlarda örnek olmak</w:t>
      </w:r>
    </w:p>
    <w:p w:rsidR="007A4E22" w:rsidRPr="0005042B" w:rsidRDefault="007A4E22" w:rsidP="0055549B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05042B">
        <w:rPr>
          <w:b/>
        </w:rPr>
        <w:t>Teknoloji ve Arge yi etkin kullanıp farkındalıklar  yaratmak</w:t>
      </w:r>
    </w:p>
    <w:p w:rsidR="007A4E22" w:rsidRDefault="007A4E22" w:rsidP="00370764">
      <w:pPr>
        <w:spacing w:after="120"/>
        <w:ind w:left="360"/>
      </w:pPr>
    </w:p>
    <w:sectPr w:rsidR="007A4E22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88030FF"/>
    <w:multiLevelType w:val="hybridMultilevel"/>
    <w:tmpl w:val="C088DB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3D0"/>
    <w:rsid w:val="0005042B"/>
    <w:rsid w:val="003130C3"/>
    <w:rsid w:val="00370764"/>
    <w:rsid w:val="003934CF"/>
    <w:rsid w:val="004400D8"/>
    <w:rsid w:val="004672B7"/>
    <w:rsid w:val="0055549B"/>
    <w:rsid w:val="007A4E22"/>
    <w:rsid w:val="007B36D9"/>
    <w:rsid w:val="009463D0"/>
    <w:rsid w:val="00D06AD5"/>
    <w:rsid w:val="00D91E6A"/>
    <w:rsid w:val="00DF6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63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7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57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578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580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58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582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583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58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111</Words>
  <Characters>638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Fidan</cp:lastModifiedBy>
  <cp:revision>7</cp:revision>
  <dcterms:created xsi:type="dcterms:W3CDTF">2013-05-27T22:41:00Z</dcterms:created>
  <dcterms:modified xsi:type="dcterms:W3CDTF">2013-11-06T16:08:00Z</dcterms:modified>
</cp:coreProperties>
</file>